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Look w:val="0600" w:firstRow="0" w:lastRow="0" w:firstColumn="0" w:lastColumn="0" w:noHBand="1" w:noVBand="1"/>
      </w:tblPr>
      <w:tblGrid>
        <w:gridCol w:w="10080"/>
      </w:tblGrid>
      <w:tr w:rsidR="00AE3014" w14:paraId="73CE58A5" w14:textId="77777777" w:rsidTr="003740A3">
        <w:trPr>
          <w:trHeight w:val="428"/>
        </w:trPr>
        <w:tc>
          <w:tcPr>
            <w:tcW w:w="10080" w:type="dxa"/>
          </w:tcPr>
          <w:p w14:paraId="4B75731F" w14:textId="20E773ED" w:rsidR="00793CBE" w:rsidRPr="003740A3" w:rsidRDefault="00D87589" w:rsidP="003740A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A57138D" wp14:editId="59FA8D69">
                      <wp:simplePos x="0" y="0"/>
                      <wp:positionH relativeFrom="column">
                        <wp:posOffset>4989195</wp:posOffset>
                      </wp:positionH>
                      <wp:positionV relativeFrom="paragraph">
                        <wp:posOffset>277310</wp:posOffset>
                      </wp:positionV>
                      <wp:extent cx="1442203" cy="2079651"/>
                      <wp:effectExtent l="0" t="0" r="5715" b="0"/>
                      <wp:wrapNone/>
                      <wp:docPr id="10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2203" cy="2079651"/>
                              </a:xfrm>
                              <a:custGeom>
                                <a:avLst/>
                                <a:gdLst>
                                  <a:gd name="T0" fmla="*/ 0 w 2271"/>
                                  <a:gd name="T1" fmla="*/ 3269 h 3270"/>
                                  <a:gd name="T2" fmla="*/ 2270 w 2271"/>
                                  <a:gd name="T3" fmla="*/ 3269 h 3270"/>
                                  <a:gd name="T4" fmla="*/ 2270 w 2271"/>
                                  <a:gd name="T5" fmla="*/ 0 h 3270"/>
                                  <a:gd name="T6" fmla="*/ 0 w 2271"/>
                                  <a:gd name="T7" fmla="*/ 0 h 3270"/>
                                  <a:gd name="T8" fmla="*/ 0 w 2271"/>
                                  <a:gd name="T9" fmla="*/ 3269 h 3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271" h="3270">
                                    <a:moveTo>
                                      <a:pt x="0" y="3269"/>
                                    </a:moveTo>
                                    <a:lnTo>
                                      <a:pt x="2270" y="3269"/>
                                    </a:lnTo>
                                    <a:lnTo>
                                      <a:pt x="227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26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0E6C70DE" id="Freeform 4" o:spid="_x0000_s1026" style="position:absolute;margin-left:392.85pt;margin-top:21.85pt;width:113.55pt;height:163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71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" path="m,3269r2270,l2270,,,,,3269xe" fillcolor="#002744 [3215]" stroked="f">
                      <v:path arrowok="t" o:connecttype="custom" o:connectlocs="0,2079015;1441568,2079015;1441568,0;0,0;0,2079015" o:connectangles="0,0,0,0,0"/>
                    </v:shape>
                  </w:pict>
                </mc:Fallback>
              </mc:AlternateContent>
            </w:r>
          </w:p>
        </w:tc>
      </w:tr>
      <w:tr w:rsidR="003740A3" w14:paraId="66D1A93C" w14:textId="77777777" w:rsidTr="003740A3">
        <w:trPr>
          <w:trHeight w:val="1526"/>
        </w:trPr>
        <w:tc>
          <w:tcPr>
            <w:tcW w:w="10080" w:type="dxa"/>
            <w:vAlign w:val="center"/>
          </w:tcPr>
          <w:p w14:paraId="348D44ED" w14:textId="13B88F92" w:rsidR="003740A3" w:rsidRDefault="00D87589" w:rsidP="003740A3">
            <w:pPr>
              <w:pStyle w:val="Information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A6897DA" wp14:editId="35E08791">
                      <wp:simplePos x="0" y="0"/>
                      <wp:positionH relativeFrom="column">
                        <wp:posOffset>5065396</wp:posOffset>
                      </wp:positionH>
                      <wp:positionV relativeFrom="paragraph">
                        <wp:posOffset>71642</wp:posOffset>
                      </wp:positionV>
                      <wp:extent cx="1296617" cy="1947414"/>
                      <wp:effectExtent l="0" t="0" r="0" b="0"/>
                      <wp:wrapNone/>
                      <wp:docPr id="6" name="Freeform 4" descr="Headshot of ma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1296617" cy="1947414"/>
                              </a:xfrm>
                              <a:custGeom>
                                <a:avLst/>
                                <a:gdLst>
                                  <a:gd name="T0" fmla="*/ 0 w 2271"/>
                                  <a:gd name="T1" fmla="*/ 3269 h 3270"/>
                                  <a:gd name="T2" fmla="*/ 2270 w 2271"/>
                                  <a:gd name="T3" fmla="*/ 3269 h 3270"/>
                                  <a:gd name="T4" fmla="*/ 2270 w 2271"/>
                                  <a:gd name="T5" fmla="*/ 0 h 3270"/>
                                  <a:gd name="T6" fmla="*/ 0 w 2271"/>
                                  <a:gd name="T7" fmla="*/ 0 h 3270"/>
                                  <a:gd name="T8" fmla="*/ 0 w 2271"/>
                                  <a:gd name="T9" fmla="*/ 3269 h 3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271" h="3270">
                                    <a:moveTo>
                                      <a:pt x="0" y="3269"/>
                                    </a:moveTo>
                                    <a:lnTo>
                                      <a:pt x="2270" y="3269"/>
                                    </a:lnTo>
                                    <a:lnTo>
                                      <a:pt x="227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269"/>
                                    </a:lnTo>
                                    <a:close/>
                                  </a:path>
                                </a:pathLst>
                              </a:custGeom>
                              <a:blipFill dpi="0" rotWithShape="1">
                                <a:blip r:embed="rId11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397AEF8C" id="Freeform 4" o:spid="_x0000_s1026" alt="Headshot of man" style="position:absolute;margin-left:398.85pt;margin-top:5.65pt;width:102.1pt;height:153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71,32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" path="m,3269r2270,l2270,,,,,3269xe" stroked="f">
                      <v:fill r:id="rId12" o:title="Headshot of man" recolor="t" rotate="t" type="frame"/>
                      <v:path arrowok="t" o:connecttype="custom" o:connectlocs="0,1946818;1296046,1946818;1296046,0;0,0;0,1946818" o:connectangles="0,0,0,0,0"/>
                      <o:lock v:ext="edit" aspectratio="t"/>
                    </v:shape>
                  </w:pict>
                </mc:Fallback>
              </mc:AlternateContent>
            </w:r>
          </w:p>
          <w:p w14:paraId="039164BD" w14:textId="1592D908" w:rsidR="00D87589" w:rsidRDefault="00D87589" w:rsidP="00D87589">
            <w:pPr>
              <w:rPr>
                <w:color w:val="FFFFFF" w:themeColor="background1"/>
              </w:rPr>
            </w:pPr>
            <w:r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9CC4E6" wp14:editId="7C0FE935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272789</wp:posOffset>
                      </wp:positionV>
                      <wp:extent cx="5094514" cy="930657"/>
                      <wp:effectExtent l="0" t="0" r="0" b="3175"/>
                      <wp:wrapNone/>
                      <wp:docPr id="12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94514" cy="9306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6EF1F0" w14:textId="532F812B" w:rsidR="00D87589" w:rsidRDefault="00D87589" w:rsidP="00D87589">
                                  <w:pPr>
                                    <w:pStyle w:val="Title"/>
                                  </w:pPr>
                                  <w:r>
                                    <w:t xml:space="preserve">   </w:t>
                                  </w:r>
                                  <w:sdt>
                                    <w:sdtPr>
                                      <w:id w:val="-884641814"/>
                                      <w:placeholder>
                                        <w:docPart w:val="4877D262FB454EECB5A24AB39EC70345"/>
                                      </w:placeholder>
                                      <w:temporary/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r w:rsidRPr="00415A4A">
                                        <w:t>[Your Name]</w:t>
                                      </w:r>
                                    </w:sdtContent>
                                  </w:sdt>
                                </w:p>
                                <w:p w14:paraId="23443126" w14:textId="7F64D22B" w:rsidR="00D87589" w:rsidRPr="00D87589" w:rsidRDefault="00D87589" w:rsidP="00D87589">
                                  <w:pPr>
                                    <w:rPr>
                                      <w:color w:val="D9D9D9" w:themeColor="background1" w:themeShade="D9"/>
                                    </w:rPr>
                                  </w:pPr>
                                  <w:r>
                                    <w:rPr>
                                      <w:color w:val="D9D9D9" w:themeColor="background1" w:themeShade="D9"/>
                                    </w:rPr>
                                    <w:t xml:space="preserve">   </w:t>
                                  </w:r>
                                  <w:sdt>
                                    <w:sdtPr>
                                      <w:rPr>
                                        <w:color w:val="D9D9D9" w:themeColor="background1" w:themeShade="D9"/>
                                      </w:rPr>
                                      <w:id w:val="734893122"/>
                                      <w:placeholder>
                                        <w:docPart w:val="DC0EF98DBF5B4CCEA0B781B0ED77F4B1"/>
                                      </w:placeholder>
                                      <w:temporary/>
                                      <w:showingPlcHdr/>
                                      <w15:appearance w15:val="hidden"/>
                                    </w:sdtPr>
                                    <w:sdtEndPr>
                                      <w:rPr>
                                        <w:rStyle w:val="Strong"/>
                                        <w:b/>
                                        <w:bCs/>
                                      </w:rPr>
                                    </w:sdtEndPr>
                                    <w:sdtContent>
                                      <w:r w:rsidRPr="00D87589">
                                        <w:rPr>
                                          <w:color w:val="D9D9D9" w:themeColor="background1" w:themeShade="D9"/>
                                        </w:rPr>
                                        <w:t>[Address]</w:t>
                                      </w:r>
                                    </w:sdtContent>
                                  </w:sdt>
                                  <w:r w:rsidRPr="00D87589">
                                    <w:rPr>
                                      <w:color w:val="D9D9D9" w:themeColor="background1" w:themeShade="D9"/>
                                    </w:rPr>
                                    <w:t xml:space="preserve">  </w:t>
                                  </w:r>
                                  <w:r w:rsidRPr="00D87589">
                                    <w:rPr>
                                      <w:rStyle w:val="Strong"/>
                                      <w:b w:val="0"/>
                                      <w:bCs w:val="0"/>
                                      <w:color w:val="D9D9D9" w:themeColor="background1" w:themeShade="D9"/>
                                    </w:rPr>
                                    <w:t>•</w:t>
                                  </w:r>
                                  <w:r w:rsidRPr="00D87589">
                                    <w:rPr>
                                      <w:color w:val="D9D9D9" w:themeColor="background1" w:themeShade="D9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color w:val="D9D9D9" w:themeColor="background1" w:themeShade="D9"/>
                                      </w:rPr>
                                      <w:id w:val="69700131"/>
                                      <w:placeholder>
                                        <w:docPart w:val="F8E6C6E6D7A44E3E84827C4DBCE9A02C"/>
                                      </w:placeholder>
                                      <w:temporary/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r w:rsidRPr="00D87589">
                                        <w:rPr>
                                          <w:color w:val="D9D9D9" w:themeColor="background1" w:themeShade="D9"/>
                                        </w:rPr>
                                        <w:t>[City, ST ZIP Code]</w:t>
                                      </w:r>
                                    </w:sdtContent>
                                  </w:sdt>
                                  <w:r w:rsidRPr="00D87589">
                                    <w:rPr>
                                      <w:color w:val="D9D9D9" w:themeColor="background1" w:themeShade="D9"/>
                                    </w:rPr>
                                    <w:t xml:space="preserve">  </w:t>
                                  </w:r>
                                  <w:r w:rsidRPr="00D87589">
                                    <w:rPr>
                                      <w:rStyle w:val="Strong"/>
                                      <w:b w:val="0"/>
                                      <w:bCs w:val="0"/>
                                      <w:color w:val="D9D9D9" w:themeColor="background1" w:themeShade="D9"/>
                                    </w:rPr>
                                    <w:t>•</w:t>
                                  </w:r>
                                  <w:r w:rsidRPr="00D87589">
                                    <w:rPr>
                                      <w:color w:val="D9D9D9" w:themeColor="background1" w:themeShade="D9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color w:val="D9D9D9" w:themeColor="background1" w:themeShade="D9"/>
                                      </w:rPr>
                                      <w:id w:val="1523980278"/>
                                      <w:placeholder>
                                        <w:docPart w:val="BCAA018928954AA58416F333748C129F"/>
                                      </w:placeholder>
                                      <w:temporary/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r w:rsidRPr="00D87589">
                                        <w:rPr>
                                          <w:color w:val="D9D9D9" w:themeColor="background1" w:themeShade="D9"/>
                                        </w:rPr>
                                        <w:t>[Phone]</w:t>
                                      </w:r>
                                    </w:sdtContent>
                                  </w:sdt>
                                  <w:r w:rsidRPr="00D87589">
                                    <w:rPr>
                                      <w:color w:val="D9D9D9" w:themeColor="background1" w:themeShade="D9"/>
                                    </w:rPr>
                                    <w:t xml:space="preserve">  </w:t>
                                  </w:r>
                                  <w:r w:rsidRPr="00D87589">
                                    <w:rPr>
                                      <w:rStyle w:val="Strong"/>
                                      <w:b w:val="0"/>
                                      <w:bCs w:val="0"/>
                                      <w:color w:val="D9D9D9" w:themeColor="background1" w:themeShade="D9"/>
                                    </w:rPr>
                                    <w:t xml:space="preserve">• </w:t>
                                  </w:r>
                                  <w:r w:rsidRPr="00D87589">
                                    <w:rPr>
                                      <w:color w:val="D9D9D9" w:themeColor="background1" w:themeShade="D9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color w:val="D9D9D9" w:themeColor="background1" w:themeShade="D9"/>
                                      </w:rPr>
                                      <w:id w:val="376595585"/>
                                      <w:placeholder>
                                        <w:docPart w:val="19141A97B9B44F948F922C5A03E59D11"/>
                                      </w:placeholder>
                                      <w:temporary/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r w:rsidRPr="00D87589">
                                        <w:rPr>
                                          <w:color w:val="D9D9D9" w:themeColor="background1" w:themeShade="D9"/>
                                        </w:rPr>
                                        <w:t>[Email]</w:t>
                                      </w:r>
                                    </w:sdtContent>
                                  </w:sdt>
                                </w:p>
                                <w:p w14:paraId="42E075D1" w14:textId="77777777" w:rsidR="00D87589" w:rsidRDefault="00D87589" w:rsidP="00D87589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before="92"/>
                                    <w:ind w:left="180"/>
                                    <w:rPr>
                                      <w:color w:val="FFFFF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w14:anchorId="3D9CC4E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-3.65pt;margin-top:21.5pt;width:401.15pt;height:73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" fillcolor="#002744 [3215]" stroked="f">
                      <v:textbox inset="0,0,0,0">
                        <w:txbxContent>
                          <w:p w14:paraId="086EF1F0" w14:textId="532F812B" w:rsidR="00D87589" w:rsidRDefault="00D87589" w:rsidP="00D87589">
                            <w:pPr>
                              <w:pStyle w:val="Title"/>
                            </w:pPr>
                            <w:r>
                              <w:t xml:space="preserve">   </w:t>
                            </w:r>
                            <w:sdt>
                              <w:sdtPr>
                                <w:id w:val="-884641814"/>
                                <w:placeholder>
                                  <w:docPart w:val="4877D262FB454EECB5A24AB39EC70345"/>
                                </w:placeholder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r w:rsidRPr="00415A4A">
                                  <w:t>[Your Name]</w:t>
                                </w:r>
                              </w:sdtContent>
                            </w:sdt>
                          </w:p>
                          <w:p w14:paraId="23443126" w14:textId="7F64D22B" w:rsidR="00D87589" w:rsidRPr="00D87589" w:rsidRDefault="00D87589" w:rsidP="00D87589">
                            <w:pPr>
                              <w:rPr>
                                <w:color w:val="D9D9D9" w:themeColor="background1" w:themeShade="D9"/>
                              </w:rPr>
                            </w:pPr>
                            <w:r>
                              <w:rPr>
                                <w:color w:val="D9D9D9" w:themeColor="background1" w:themeShade="D9"/>
                              </w:rPr>
                              <w:t xml:space="preserve">   </w:t>
                            </w:r>
                            <w:sdt>
                              <w:sdtPr>
                                <w:rPr>
                                  <w:color w:val="D9D9D9" w:themeColor="background1" w:themeShade="D9"/>
                                </w:rPr>
                                <w:id w:val="734893122"/>
                                <w:placeholder>
                                  <w:docPart w:val="DC0EF98DBF5B4CCEA0B781B0ED77F4B1"/>
                                </w:placeholder>
                                <w:temporary/>
                                <w:showingPlcHdr/>
                                <w15:appearance w15:val="hidden"/>
                              </w:sdtPr>
                              <w:sdtEndPr>
                                <w:rPr>
                                  <w:rStyle w:val="Strong"/>
                                  <w:b/>
                                  <w:bCs/>
                                </w:rPr>
                              </w:sdtEndPr>
                              <w:sdtContent>
                                <w:r w:rsidRPr="00D87589">
                                  <w:rPr>
                                    <w:color w:val="D9D9D9" w:themeColor="background1" w:themeShade="D9"/>
                                  </w:rPr>
                                  <w:t>[Address]</w:t>
                                </w:r>
                              </w:sdtContent>
                            </w:sdt>
                            <w:r w:rsidRPr="00D87589">
                              <w:rPr>
                                <w:color w:val="D9D9D9" w:themeColor="background1" w:themeShade="D9"/>
                              </w:rPr>
                              <w:t xml:space="preserve">  </w:t>
                            </w:r>
                            <w:r w:rsidRPr="00D87589">
                              <w:rPr>
                                <w:rStyle w:val="Strong"/>
                                <w:b w:val="0"/>
                                <w:bCs w:val="0"/>
                                <w:color w:val="D9D9D9" w:themeColor="background1" w:themeShade="D9"/>
                              </w:rPr>
                              <w:t>•</w:t>
                            </w:r>
                            <w:r w:rsidRPr="00D87589">
                              <w:rPr>
                                <w:color w:val="D9D9D9" w:themeColor="background1" w:themeShade="D9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color w:val="D9D9D9" w:themeColor="background1" w:themeShade="D9"/>
                                </w:rPr>
                                <w:id w:val="69700131"/>
                                <w:placeholder>
                                  <w:docPart w:val="F8E6C6E6D7A44E3E84827C4DBCE9A02C"/>
                                </w:placeholder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r w:rsidRPr="00D87589">
                                  <w:rPr>
                                    <w:color w:val="D9D9D9" w:themeColor="background1" w:themeShade="D9"/>
                                  </w:rPr>
                                  <w:t>[City, ST ZIP Code]</w:t>
                                </w:r>
                              </w:sdtContent>
                            </w:sdt>
                            <w:r w:rsidRPr="00D87589">
                              <w:rPr>
                                <w:color w:val="D9D9D9" w:themeColor="background1" w:themeShade="D9"/>
                              </w:rPr>
                              <w:t xml:space="preserve">  </w:t>
                            </w:r>
                            <w:r w:rsidRPr="00D87589">
                              <w:rPr>
                                <w:rStyle w:val="Strong"/>
                                <w:b w:val="0"/>
                                <w:bCs w:val="0"/>
                                <w:color w:val="D9D9D9" w:themeColor="background1" w:themeShade="D9"/>
                              </w:rPr>
                              <w:t>•</w:t>
                            </w:r>
                            <w:r w:rsidRPr="00D87589">
                              <w:rPr>
                                <w:color w:val="D9D9D9" w:themeColor="background1" w:themeShade="D9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color w:val="D9D9D9" w:themeColor="background1" w:themeShade="D9"/>
                                </w:rPr>
                                <w:id w:val="1523980278"/>
                                <w:placeholder>
                                  <w:docPart w:val="BCAA018928954AA58416F333748C129F"/>
                                </w:placeholder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r w:rsidRPr="00D87589">
                                  <w:rPr>
                                    <w:color w:val="D9D9D9" w:themeColor="background1" w:themeShade="D9"/>
                                  </w:rPr>
                                  <w:t>[Phone]</w:t>
                                </w:r>
                              </w:sdtContent>
                            </w:sdt>
                            <w:r w:rsidRPr="00D87589">
                              <w:rPr>
                                <w:color w:val="D9D9D9" w:themeColor="background1" w:themeShade="D9"/>
                              </w:rPr>
                              <w:t xml:space="preserve">  </w:t>
                            </w:r>
                            <w:r w:rsidRPr="00D87589">
                              <w:rPr>
                                <w:rStyle w:val="Strong"/>
                                <w:b w:val="0"/>
                                <w:bCs w:val="0"/>
                                <w:color w:val="D9D9D9" w:themeColor="background1" w:themeShade="D9"/>
                              </w:rPr>
                              <w:t xml:space="preserve">• </w:t>
                            </w:r>
                            <w:r w:rsidRPr="00D87589">
                              <w:rPr>
                                <w:color w:val="D9D9D9" w:themeColor="background1" w:themeShade="D9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color w:val="D9D9D9" w:themeColor="background1" w:themeShade="D9"/>
                                </w:rPr>
                                <w:id w:val="376595585"/>
                                <w:placeholder>
                                  <w:docPart w:val="19141A97B9B44F948F922C5A03E59D11"/>
                                </w:placeholder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r w:rsidRPr="00D87589">
                                  <w:rPr>
                                    <w:color w:val="D9D9D9" w:themeColor="background1" w:themeShade="D9"/>
                                  </w:rPr>
                                  <w:t>[Email]</w:t>
                                </w:r>
                              </w:sdtContent>
                            </w:sdt>
                          </w:p>
                          <w:p w14:paraId="42E075D1" w14:textId="77777777" w:rsidR="00D87589" w:rsidRDefault="00D87589" w:rsidP="00D87589">
                            <w:pPr>
                              <w:pStyle w:val="BodyText"/>
                              <w:kinsoku w:val="0"/>
                              <w:overflowPunct w:val="0"/>
                              <w:spacing w:before="92"/>
                              <w:ind w:left="180"/>
                              <w:rPr>
                                <w:color w:val="FFFFF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CFCBC1" w14:textId="77777777" w:rsidR="00D87589" w:rsidRDefault="00D87589" w:rsidP="00D87589">
            <w:pPr>
              <w:rPr>
                <w:color w:val="FFFFFF" w:themeColor="background1"/>
              </w:rPr>
            </w:pPr>
          </w:p>
          <w:p w14:paraId="79059929" w14:textId="7BD2673F" w:rsidR="00D87589" w:rsidRPr="00D87589" w:rsidRDefault="00D87589" w:rsidP="00D87589"/>
        </w:tc>
      </w:tr>
      <w:tr w:rsidR="003740A3" w14:paraId="50ADCDD8" w14:textId="77777777" w:rsidTr="003740A3">
        <w:trPr>
          <w:trHeight w:val="1454"/>
        </w:trPr>
        <w:tc>
          <w:tcPr>
            <w:tcW w:w="10080" w:type="dxa"/>
          </w:tcPr>
          <w:p w14:paraId="14566001" w14:textId="622DA1C3" w:rsidR="003740A3" w:rsidRPr="003740A3" w:rsidRDefault="003740A3" w:rsidP="003740A3"/>
        </w:tc>
      </w:tr>
      <w:tr w:rsidR="003740A3" w14:paraId="538E7AF0" w14:textId="77777777" w:rsidTr="003740A3">
        <w:trPr>
          <w:trHeight w:val="1164"/>
        </w:trPr>
        <w:tc>
          <w:tcPr>
            <w:tcW w:w="10080" w:type="dxa"/>
            <w:vAlign w:val="bottom"/>
          </w:tcPr>
          <w:p w14:paraId="086A8C4D" w14:textId="77777777" w:rsidR="00D87589" w:rsidRPr="00D87589" w:rsidRDefault="00D87589" w:rsidP="00D87589"/>
          <w:p w14:paraId="66031D07" w14:textId="77777777" w:rsidR="00D87589" w:rsidRDefault="00D87589" w:rsidP="003740A3">
            <w:pPr>
              <w:pStyle w:val="Heading1"/>
              <w:rPr>
                <w:rStyle w:val="Triangle"/>
              </w:rPr>
            </w:pPr>
          </w:p>
          <w:p w14:paraId="0CD832B5" w14:textId="77777777" w:rsidR="00D87589" w:rsidRDefault="00D87589" w:rsidP="003740A3">
            <w:pPr>
              <w:pStyle w:val="Heading1"/>
              <w:rPr>
                <w:rStyle w:val="Triangle"/>
              </w:rPr>
            </w:pPr>
          </w:p>
          <w:p w14:paraId="658DCF51" w14:textId="77777777" w:rsidR="00D87589" w:rsidRDefault="00D87589" w:rsidP="003740A3">
            <w:pPr>
              <w:pStyle w:val="Heading1"/>
              <w:rPr>
                <w:rStyle w:val="Triangle"/>
              </w:rPr>
            </w:pPr>
          </w:p>
          <w:p w14:paraId="36BEBC40" w14:textId="00B3E074" w:rsidR="003740A3" w:rsidRDefault="003740A3" w:rsidP="003740A3">
            <w:pPr>
              <w:pStyle w:val="Heading1"/>
            </w:pPr>
            <w:r w:rsidRPr="0087298D">
              <w:rPr>
                <w:rStyle w:val="Triangle"/>
              </w:rPr>
              <w:t>▼</w:t>
            </w:r>
            <w:r w:rsidRPr="00793CBE">
              <w:t xml:space="preserve"> </w:t>
            </w:r>
            <w:r w:rsidR="00180EF2">
              <w:t>OVER VIEW</w:t>
            </w:r>
          </w:p>
          <w:p w14:paraId="7AAC23A5" w14:textId="6A71E458" w:rsidR="00180EF2" w:rsidRDefault="00180EF2" w:rsidP="003740A3">
            <w:r>
              <w:t>Sales Manager @ __________________________ Bachelor Degree -----------Vegetarian------------Height 5 Feet 11inches</w:t>
            </w:r>
          </w:p>
          <w:p w14:paraId="2E51FFD4" w14:textId="77777777" w:rsidR="00180EF2" w:rsidRDefault="00180EF2" w:rsidP="003740A3"/>
          <w:p w14:paraId="09D23AEA" w14:textId="30BDA2B0" w:rsidR="00180EF2" w:rsidRDefault="00180EF2" w:rsidP="003740A3">
            <w:r>
              <w:t>Earn 1 Lakh per month ---------------- Love Pets-------------- Hindu ----------------- Varshney------------- Caste Preference-----Any GUPTA.</w:t>
            </w:r>
          </w:p>
          <w:p w14:paraId="4E48A27D" w14:textId="2C094516" w:rsidR="00180EF2" w:rsidRPr="00B50479" w:rsidRDefault="00180EF2" w:rsidP="003740A3"/>
        </w:tc>
      </w:tr>
      <w:tr w:rsidR="003740A3" w14:paraId="650A1875" w14:textId="77777777" w:rsidTr="003740A3">
        <w:trPr>
          <w:trHeight w:val="454"/>
        </w:trPr>
        <w:tc>
          <w:tcPr>
            <w:tcW w:w="10080" w:type="dxa"/>
          </w:tcPr>
          <w:p w14:paraId="1C0F27C0" w14:textId="7BC30798" w:rsidR="003740A3" w:rsidRDefault="003740A3" w:rsidP="003740A3">
            <w:pPr>
              <w:pStyle w:val="Heading1"/>
            </w:pPr>
            <w:r w:rsidRPr="0087298D">
              <w:rPr>
                <w:rStyle w:val="Triangle"/>
              </w:rPr>
              <w:t>▼</w:t>
            </w:r>
            <w:r w:rsidRPr="00793CBE">
              <w:t xml:space="preserve"> </w:t>
            </w:r>
            <w:r w:rsidR="00180EF2">
              <w:t>About Me</w:t>
            </w:r>
          </w:p>
          <w:p w14:paraId="143D4266" w14:textId="77777777" w:rsidR="00180EF2" w:rsidRPr="00180EF2" w:rsidRDefault="00180EF2" w:rsidP="00180EF2">
            <w:r w:rsidRPr="00180EF2">
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</w:r>
          </w:p>
          <w:p w14:paraId="7EEB95B7" w14:textId="77777777" w:rsidR="003740A3" w:rsidRDefault="003740A3" w:rsidP="003740A3"/>
          <w:p w14:paraId="769258CB" w14:textId="77777777" w:rsidR="00180EF2" w:rsidRDefault="00180EF2" w:rsidP="003740A3"/>
          <w:p w14:paraId="71A51456" w14:textId="71BCE461" w:rsidR="00180EF2" w:rsidRDefault="00180EF2" w:rsidP="003740A3"/>
        </w:tc>
      </w:tr>
      <w:tr w:rsidR="003740A3" w14:paraId="60616F2C" w14:textId="77777777" w:rsidTr="003740A3">
        <w:trPr>
          <w:trHeight w:val="997"/>
        </w:trPr>
        <w:tc>
          <w:tcPr>
            <w:tcW w:w="10080" w:type="dxa"/>
          </w:tcPr>
          <w:p w14:paraId="4F592C07" w14:textId="77777777" w:rsidR="003740A3" w:rsidRDefault="003740A3" w:rsidP="003740A3">
            <w:pPr>
              <w:pStyle w:val="Heading1"/>
            </w:pPr>
            <w:r w:rsidRPr="0087298D">
              <w:rPr>
                <w:rStyle w:val="Triangle"/>
              </w:rPr>
              <w:t>▼</w:t>
            </w:r>
            <w:r w:rsidRPr="00793CBE">
              <w:t xml:space="preserve"> </w:t>
            </w:r>
            <w:r>
              <w:t>Education</w:t>
            </w:r>
          </w:p>
          <w:p w14:paraId="2AFAD51F" w14:textId="77777777" w:rsidR="003740A3" w:rsidRPr="00AE3014" w:rsidRDefault="00072357" w:rsidP="003740A3">
            <w:pPr>
              <w:ind w:left="360"/>
            </w:pPr>
            <w:sdt>
              <w:sdtPr>
                <w:id w:val="245614494"/>
                <w:placeholder>
                  <w:docPart w:val="743847B3197747A981477EC0DED8AD1E"/>
                </w:placeholder>
                <w:temporary/>
                <w:showingPlcHdr/>
                <w15:appearance w15:val="hidden"/>
              </w:sdtPr>
              <w:sdtEndPr/>
              <w:sdtContent>
                <w:r w:rsidR="003740A3" w:rsidRPr="007D2A62">
                  <w:rPr>
                    <w:b/>
                  </w:rPr>
                  <w:t>[School Name]</w:t>
                </w:r>
              </w:sdtContent>
            </w:sdt>
            <w:r w:rsidR="003740A3" w:rsidRPr="00AE3014">
              <w:t xml:space="preserve">, </w:t>
            </w:r>
            <w:sdt>
              <w:sdtPr>
                <w:id w:val="141007519"/>
                <w:placeholder>
                  <w:docPart w:val="657A192C67184343BBF4291F537AD764"/>
                </w:placeholder>
                <w:temporary/>
                <w:showingPlcHdr/>
                <w15:appearance w15:val="hidden"/>
              </w:sdtPr>
              <w:sdtEndPr/>
              <w:sdtContent>
                <w:r w:rsidR="003740A3">
                  <w:t>[</w:t>
                </w:r>
                <w:r w:rsidR="003740A3" w:rsidRPr="009360EC">
                  <w:t>City, State</w:t>
                </w:r>
                <w:r w:rsidR="003740A3">
                  <w:t>]</w:t>
                </w:r>
              </w:sdtContent>
            </w:sdt>
          </w:p>
          <w:sdt>
            <w:sdtPr>
              <w:id w:val="-1240391264"/>
              <w:placeholder>
                <w:docPart w:val="A8E794CE4D8443009D6BD23091E393D8"/>
              </w:placeholder>
              <w:temporary/>
              <w:showingPlcHdr/>
              <w15:appearance w15:val="hidden"/>
            </w:sdtPr>
            <w:sdtEndPr/>
            <w:sdtContent>
              <w:p w14:paraId="73CED229" w14:textId="77777777" w:rsidR="003740A3" w:rsidRDefault="003740A3" w:rsidP="003740A3">
                <w:pPr>
                  <w:pStyle w:val="ListParagraph"/>
                </w:pPr>
                <w:r w:rsidRPr="009360EC">
                  <w:t>[You might want to include your GPA here and a brief summary of relevant coursework,</w:t>
                </w:r>
                <w:r w:rsidRPr="009360EC">
                  <w:br/>
                  <w:t>awards, and honors.]</w:t>
                </w:r>
              </w:p>
            </w:sdtContent>
          </w:sdt>
        </w:tc>
        <w:bookmarkStart w:id="0" w:name="_GoBack"/>
        <w:bookmarkEnd w:id="0"/>
      </w:tr>
      <w:tr w:rsidR="003740A3" w14:paraId="17C73F4B" w14:textId="77777777" w:rsidTr="003740A3">
        <w:trPr>
          <w:trHeight w:val="997"/>
        </w:trPr>
        <w:tc>
          <w:tcPr>
            <w:tcW w:w="10080" w:type="dxa"/>
          </w:tcPr>
          <w:p w14:paraId="14F2C3A1" w14:textId="3822305E" w:rsidR="003740A3" w:rsidRDefault="00180EF2" w:rsidP="003740A3">
            <w:pPr>
              <w:pStyle w:val="Heading1"/>
            </w:pPr>
            <w:r>
              <w:rPr>
                <w:rFonts w:ascii="MS Mincho" w:eastAsia="MS Mincho" w:hAnsi="MS Mincho" w:cs="MS Mincho"/>
                <w:b w:val="0"/>
                <w:bCs w:val="0"/>
                <w:noProof/>
                <w:color w:val="99C9EC" w:themeColor="background2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A6489D" wp14:editId="019A12CB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403225</wp:posOffset>
                      </wp:positionV>
                      <wp:extent cx="6324600" cy="2181225"/>
                      <wp:effectExtent l="0" t="0" r="0" b="952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24600" cy="2181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2F00448" w14:textId="42225FD0" w:rsidR="00180EF2" w:rsidRPr="00180EF2" w:rsidRDefault="00180EF2" w:rsidP="00180EF2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  <w:r w:rsidRPr="00180EF2">
                                    <w:rPr>
                                      <w:b/>
                                    </w:rPr>
                                    <w:t xml:space="preserve">Father’s Name </w:t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b/>
                                    </w:rPr>
                                    <w:tab/>
                                  </w:r>
                                  <w:r w:rsidR="00D757C1">
                                    <w:rPr>
                                      <w:b/>
                                    </w:rPr>
                                    <w:t>Ganesh Acharya</w:t>
                                  </w:r>
                                </w:p>
                                <w:p w14:paraId="6606048C" w14:textId="65160231" w:rsidR="00180EF2" w:rsidRPr="00180EF2" w:rsidRDefault="00180EF2" w:rsidP="00180EF2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  <w:r w:rsidRPr="00180EF2">
                                    <w:rPr>
                                      <w:b/>
                                    </w:rPr>
                                    <w:t>Father’s Occupation</w:t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  <w:t>:</w:t>
                                  </w:r>
                                  <w:r w:rsidR="00D757C1">
                                    <w:rPr>
                                      <w:b/>
                                    </w:rPr>
                                    <w:tab/>
                                    <w:t>Business Man</w:t>
                                  </w:r>
                                </w:p>
                                <w:p w14:paraId="7E9EC87C" w14:textId="2081572E" w:rsidR="00180EF2" w:rsidRPr="00180EF2" w:rsidRDefault="00180EF2" w:rsidP="00180EF2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  <w:r w:rsidRPr="00180EF2">
                                    <w:rPr>
                                      <w:b/>
                                    </w:rPr>
                                    <w:t xml:space="preserve">Mother’s Name </w:t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  <w:t>:</w:t>
                                  </w:r>
                                  <w:r w:rsidR="00D757C1">
                                    <w:rPr>
                                      <w:b/>
                                    </w:rPr>
                                    <w:tab/>
                                    <w:t>Lata Acharya</w:t>
                                  </w:r>
                                </w:p>
                                <w:p w14:paraId="7D5AD47E" w14:textId="7F91511E" w:rsidR="00180EF2" w:rsidRPr="00180EF2" w:rsidRDefault="00180EF2" w:rsidP="00180EF2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  <w:r w:rsidRPr="00180EF2">
                                    <w:rPr>
                                      <w:b/>
                                    </w:rPr>
                                    <w:t>Mother’s Occupation</w:t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  <w:t>:</w:t>
                                  </w:r>
                                  <w:r w:rsidR="00D757C1">
                                    <w:rPr>
                                      <w:b/>
                                    </w:rPr>
                                    <w:tab/>
                                    <w:t>Doctor</w:t>
                                  </w:r>
                                </w:p>
                                <w:p w14:paraId="4C1CBC76" w14:textId="69F4D592" w:rsidR="00180EF2" w:rsidRPr="00180EF2" w:rsidRDefault="00180EF2" w:rsidP="00180EF2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  <w:r w:rsidRPr="00180EF2">
                                    <w:rPr>
                                      <w:b/>
                                    </w:rPr>
                                    <w:t xml:space="preserve">Brother’s </w:t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  <w:t>:</w:t>
                                  </w:r>
                                  <w:r w:rsidR="00D757C1">
                                    <w:rPr>
                                      <w:b/>
                                    </w:rPr>
                                    <w:tab/>
                                    <w:t>2</w:t>
                                  </w:r>
                                </w:p>
                                <w:p w14:paraId="4CCBD817" w14:textId="7FFE89B9" w:rsidR="00180EF2" w:rsidRPr="00180EF2" w:rsidRDefault="00180EF2" w:rsidP="00180EF2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  <w:r w:rsidRPr="00180EF2">
                                    <w:rPr>
                                      <w:b/>
                                    </w:rPr>
                                    <w:t>Sister’s</w:t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  <w:t>:</w:t>
                                  </w:r>
                                  <w:r w:rsidR="00D757C1">
                                    <w:rPr>
                                      <w:b/>
                                    </w:rPr>
                                    <w:tab/>
                                    <w:t>1</w:t>
                                  </w:r>
                                </w:p>
                                <w:p w14:paraId="0B54E6C5" w14:textId="4A649293" w:rsidR="00180EF2" w:rsidRPr="00180EF2" w:rsidRDefault="00180EF2" w:rsidP="00180EF2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  <w:r w:rsidRPr="00180EF2">
                                    <w:rPr>
                                      <w:b/>
                                    </w:rPr>
                                    <w:t>Family Type</w:t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  <w:t>:</w:t>
                                  </w:r>
                                  <w:r w:rsidR="00D757C1">
                                    <w:rPr>
                                      <w:b/>
                                    </w:rPr>
                                    <w:tab/>
                                    <w:t>Neutral</w:t>
                                  </w:r>
                                </w:p>
                                <w:p w14:paraId="0A29DCA9" w14:textId="148A3430" w:rsidR="00180EF2" w:rsidRPr="00180EF2" w:rsidRDefault="00180EF2" w:rsidP="00180EF2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  <w:r w:rsidRPr="00180EF2">
                                    <w:rPr>
                                      <w:b/>
                                    </w:rPr>
                                    <w:t>Family Status</w:t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</w:r>
                                  <w:r w:rsidRPr="00180EF2">
                                    <w:rPr>
                                      <w:b/>
                                    </w:rPr>
                                    <w:tab/>
                                    <w:t>:</w:t>
                                  </w:r>
                                  <w:r w:rsidR="00D757C1">
                                    <w:rPr>
                                      <w:b/>
                                    </w:rPr>
                                    <w:tab/>
                                    <w:t>Upper Class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2A648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7" type="#_x0000_t202" style="position:absolute;margin-left:-2.4pt;margin-top:31.75pt;width:498pt;height:17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" fillcolor="white [3201]" stroked="f" strokeweight=".5pt">
                      <v:textbox>
                        <w:txbxContent>
                          <w:p w14:paraId="22F00448" w14:textId="42225FD0" w:rsidR="00180EF2" w:rsidRPr="00180EF2" w:rsidRDefault="00180EF2" w:rsidP="00180EF2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180EF2">
                              <w:rPr>
                                <w:b/>
                              </w:rPr>
                              <w:t xml:space="preserve">Father’s Name </w:t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  <w:t>: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D757C1">
                              <w:rPr>
                                <w:b/>
                              </w:rPr>
                              <w:t>Ganesh Acharya</w:t>
                            </w:r>
                          </w:p>
                          <w:p w14:paraId="6606048C" w14:textId="65160231" w:rsidR="00180EF2" w:rsidRPr="00180EF2" w:rsidRDefault="00180EF2" w:rsidP="00180EF2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180EF2">
                              <w:rPr>
                                <w:b/>
                              </w:rPr>
                              <w:t>Father’s Occupation</w:t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  <w:t>:</w:t>
                            </w:r>
                            <w:r w:rsidR="00D757C1">
                              <w:rPr>
                                <w:b/>
                              </w:rPr>
                              <w:tab/>
                              <w:t>Business Man</w:t>
                            </w:r>
                          </w:p>
                          <w:p w14:paraId="7E9EC87C" w14:textId="2081572E" w:rsidR="00180EF2" w:rsidRPr="00180EF2" w:rsidRDefault="00180EF2" w:rsidP="00180EF2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180EF2">
                              <w:rPr>
                                <w:b/>
                              </w:rPr>
                              <w:t xml:space="preserve">Mother’s Name </w:t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  <w:t>:</w:t>
                            </w:r>
                            <w:r w:rsidR="00D757C1">
                              <w:rPr>
                                <w:b/>
                              </w:rPr>
                              <w:tab/>
                              <w:t>Lata Acharya</w:t>
                            </w:r>
                          </w:p>
                          <w:p w14:paraId="7D5AD47E" w14:textId="7F91511E" w:rsidR="00180EF2" w:rsidRPr="00180EF2" w:rsidRDefault="00180EF2" w:rsidP="00180EF2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180EF2">
                              <w:rPr>
                                <w:b/>
                              </w:rPr>
                              <w:t>Mother’s Occupation</w:t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  <w:t>:</w:t>
                            </w:r>
                            <w:r w:rsidR="00D757C1">
                              <w:rPr>
                                <w:b/>
                              </w:rPr>
                              <w:tab/>
                              <w:t>Doctor</w:t>
                            </w:r>
                          </w:p>
                          <w:p w14:paraId="4C1CBC76" w14:textId="69F4D592" w:rsidR="00180EF2" w:rsidRPr="00180EF2" w:rsidRDefault="00180EF2" w:rsidP="00180EF2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180EF2">
                              <w:rPr>
                                <w:b/>
                              </w:rPr>
                              <w:t xml:space="preserve">Brother’s </w:t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  <w:t>:</w:t>
                            </w:r>
                            <w:r w:rsidR="00D757C1">
                              <w:rPr>
                                <w:b/>
                              </w:rPr>
                              <w:tab/>
                              <w:t>2</w:t>
                            </w:r>
                          </w:p>
                          <w:p w14:paraId="4CCBD817" w14:textId="7FFE89B9" w:rsidR="00180EF2" w:rsidRPr="00180EF2" w:rsidRDefault="00180EF2" w:rsidP="00180EF2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180EF2">
                              <w:rPr>
                                <w:b/>
                              </w:rPr>
                              <w:t>Sister’s</w:t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  <w:t>:</w:t>
                            </w:r>
                            <w:r w:rsidR="00D757C1">
                              <w:rPr>
                                <w:b/>
                              </w:rPr>
                              <w:tab/>
                              <w:t>1</w:t>
                            </w:r>
                          </w:p>
                          <w:p w14:paraId="0B54E6C5" w14:textId="4A649293" w:rsidR="00180EF2" w:rsidRPr="00180EF2" w:rsidRDefault="00180EF2" w:rsidP="00180EF2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180EF2">
                              <w:rPr>
                                <w:b/>
                              </w:rPr>
                              <w:t>Family Type</w:t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  <w:t>:</w:t>
                            </w:r>
                            <w:r w:rsidR="00D757C1">
                              <w:rPr>
                                <w:b/>
                              </w:rPr>
                              <w:tab/>
                              <w:t>Neutral</w:t>
                            </w:r>
                          </w:p>
                          <w:p w14:paraId="0A29DCA9" w14:textId="148A3430" w:rsidR="00180EF2" w:rsidRPr="00180EF2" w:rsidRDefault="00180EF2" w:rsidP="00180EF2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180EF2">
                              <w:rPr>
                                <w:b/>
                              </w:rPr>
                              <w:t>Family Status</w:t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</w:r>
                            <w:r w:rsidRPr="00180EF2">
                              <w:rPr>
                                <w:b/>
                              </w:rPr>
                              <w:tab/>
                              <w:t>:</w:t>
                            </w:r>
                            <w:r w:rsidR="00D757C1">
                              <w:rPr>
                                <w:b/>
                              </w:rPr>
                              <w:tab/>
                              <w:t>Upper Class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740A3" w:rsidRPr="0087298D">
              <w:rPr>
                <w:rStyle w:val="Triangle"/>
              </w:rPr>
              <w:t>▼</w:t>
            </w:r>
            <w:r w:rsidR="003740A3" w:rsidRPr="00793CBE">
              <w:t xml:space="preserve"> </w:t>
            </w:r>
            <w:r>
              <w:t>Family Details</w:t>
            </w:r>
          </w:p>
          <w:p w14:paraId="4047A665" w14:textId="41720B4A" w:rsidR="003740A3" w:rsidRDefault="003740A3" w:rsidP="003740A3"/>
        </w:tc>
      </w:tr>
      <w:tr w:rsidR="003740A3" w14:paraId="5EACF1D7" w14:textId="77777777" w:rsidTr="003740A3">
        <w:trPr>
          <w:trHeight w:val="759"/>
        </w:trPr>
        <w:tc>
          <w:tcPr>
            <w:tcW w:w="10080" w:type="dxa"/>
          </w:tcPr>
          <w:p w14:paraId="498A6E0E" w14:textId="4A74DB6C" w:rsidR="003740A3" w:rsidRDefault="003740A3" w:rsidP="00180EF2"/>
        </w:tc>
      </w:tr>
      <w:tr w:rsidR="003740A3" w14:paraId="6557385B" w14:textId="77777777" w:rsidTr="003740A3">
        <w:trPr>
          <w:trHeight w:val="494"/>
        </w:trPr>
        <w:tc>
          <w:tcPr>
            <w:tcW w:w="10080" w:type="dxa"/>
          </w:tcPr>
          <w:p w14:paraId="001CA0F3" w14:textId="2128AD0B" w:rsidR="003740A3" w:rsidRDefault="003740A3" w:rsidP="003740A3"/>
        </w:tc>
      </w:tr>
    </w:tbl>
    <w:p w14:paraId="5E19F019" w14:textId="4032698A" w:rsidR="00BD7DB3" w:rsidRPr="007D2A62" w:rsidRDefault="00D87589">
      <w:pPr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907AC25" wp14:editId="0856E278">
                <wp:simplePos x="0" y="0"/>
                <wp:positionH relativeFrom="column">
                  <wp:posOffset>-695325</wp:posOffset>
                </wp:positionH>
                <wp:positionV relativeFrom="paragraph">
                  <wp:posOffset>-9060180</wp:posOffset>
                </wp:positionV>
                <wp:extent cx="7772400" cy="2748280"/>
                <wp:effectExtent l="0" t="0" r="0" b="0"/>
                <wp:wrapNone/>
                <wp:docPr id="2" name="Rectangle 2" descr="Sky. Background placeholde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772400" cy="2748280"/>
                        </a:xfrm>
                        <a:prstGeom prst="rect">
                          <a:avLst/>
                        </a:prstGeom>
                        <a:blipFill dpi="0"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6B30BE91" id="Rectangle 2" o:spid="_x0000_s1026" alt="Sky. Background placeholder." style="position:absolute;margin-left:-54.75pt;margin-top:-713.4pt;width:612pt;height:216.4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" stroked="f" strokeweight="1pt">
                <v:fill r:id="rId14" o:title="Sky. Background placeholder" recolor="t" rotate="t" type="frame"/>
                <o:lock v:ext="edit" aspectratio="t"/>
              </v:rect>
            </w:pict>
          </mc:Fallback>
        </mc:AlternateContent>
      </w:r>
    </w:p>
    <w:sectPr w:rsidR="00BD7DB3" w:rsidRPr="007D2A62" w:rsidSect="00D87589">
      <w:footerReference w:type="default" r:id="rId15"/>
      <w:pgSz w:w="12240" w:h="15840" w:code="1"/>
      <w:pgMar w:top="90" w:right="1080" w:bottom="720" w:left="1080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79670" w14:textId="77777777" w:rsidR="00072357" w:rsidRDefault="00072357" w:rsidP="00793CBE">
      <w:r>
        <w:separator/>
      </w:r>
    </w:p>
  </w:endnote>
  <w:endnote w:type="continuationSeparator" w:id="0">
    <w:p w14:paraId="5B32F445" w14:textId="77777777" w:rsidR="00072357" w:rsidRDefault="00072357" w:rsidP="00793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swald-Light">
    <w:charset w:val="00"/>
    <w:family w:val="auto"/>
    <w:pitch w:val="variable"/>
    <w:sig w:usb0="20000207" w:usb1="00000000" w:usb2="00000000" w:usb3="00000000" w:csb0="00000197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AD9BA" w14:textId="77777777" w:rsidR="00BD7DB3" w:rsidRDefault="00BD7DB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341F2CF" wp14:editId="140CA992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457200"/>
              <wp:effectExtent l="0" t="0" r="0" b="0"/>
              <wp:wrapNone/>
              <wp:docPr id="13" name="Freeform 13" descr="Footer accent block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772400" cy="457200"/>
                      </a:xfrm>
                      <a:custGeom>
                        <a:avLst/>
                        <a:gdLst>
                          <a:gd name="T0" fmla="*/ 0 w 9394"/>
                          <a:gd name="T1" fmla="*/ 371 h 372"/>
                          <a:gd name="T2" fmla="*/ 9393 w 9394"/>
                          <a:gd name="T3" fmla="*/ 371 h 372"/>
                          <a:gd name="T4" fmla="*/ 9393 w 9394"/>
                          <a:gd name="T5" fmla="*/ 0 h 372"/>
                          <a:gd name="T6" fmla="*/ 0 w 9394"/>
                          <a:gd name="T7" fmla="*/ 0 h 372"/>
                          <a:gd name="T8" fmla="*/ 0 w 9394"/>
                          <a:gd name="T9" fmla="*/ 371 h 37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9394" h="372">
                            <a:moveTo>
                              <a:pt x="0" y="371"/>
                            </a:moveTo>
                            <a:lnTo>
                              <a:pt x="9393" y="371"/>
                            </a:lnTo>
                            <a:lnTo>
                              <a:pt x="9393" y="0"/>
                            </a:lnTo>
                            <a:lnTo>
                              <a:pt x="0" y="0"/>
                            </a:lnTo>
                            <a:lnTo>
                              <a:pt x="0" y="371"/>
                            </a:lnTo>
                            <a:close/>
                          </a:path>
                        </a:pathLst>
                      </a:custGeom>
                      <a:solidFill>
                        <a:schemeClr val="bg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 w14:anchorId="4DCAC67E" id="Freeform 13" o:spid="_x0000_s1026" alt="Footer accent block&#10;" style="position:absolute;margin-left:0;margin-top:756pt;width:612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394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" o:allowincell="f" path="m,371r9393,l9393,,,,,371xe" fillcolor="#99c9ec [3214]" stroked="f">
              <v:path arrowok="t" o:connecttype="custom" o:connectlocs="0,455971;7771573,455971;7771573,0;0,0;0,455971" o:connectangles="0,0,0,0,0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7F47D" w14:textId="77777777" w:rsidR="00072357" w:rsidRDefault="00072357" w:rsidP="00793CBE">
      <w:r>
        <w:separator/>
      </w:r>
    </w:p>
  </w:footnote>
  <w:footnote w:type="continuationSeparator" w:id="0">
    <w:p w14:paraId="66C65BF1" w14:textId="77777777" w:rsidR="00072357" w:rsidRDefault="00072357" w:rsidP="00793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E66FA"/>
    <w:multiLevelType w:val="hybridMultilevel"/>
    <w:tmpl w:val="DADA5920"/>
    <w:lvl w:ilvl="0" w:tplc="B5F8935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FFFFFF"/>
        <w:spacing w:val="-1"/>
        <w:w w:val="100"/>
        <w:sz w:val="20"/>
        <w:szCs w:val="20"/>
        <w:lang w:val="en-US" w:eastAsia="en-US" w:bidi="en-US"/>
      </w:rPr>
    </w:lvl>
    <w:lvl w:ilvl="1" w:tplc="4728243A">
      <w:numFmt w:val="bullet"/>
      <w:lvlText w:val="•"/>
      <w:lvlJc w:val="left"/>
      <w:pPr>
        <w:ind w:left="1342" w:hanging="127"/>
      </w:pPr>
      <w:rPr>
        <w:rFonts w:hint="default"/>
        <w:lang w:val="en-US" w:eastAsia="en-US" w:bidi="en-US"/>
      </w:rPr>
    </w:lvl>
    <w:lvl w:ilvl="2" w:tplc="19AE7A46">
      <w:numFmt w:val="bullet"/>
      <w:lvlText w:val="•"/>
      <w:lvlJc w:val="left"/>
      <w:pPr>
        <w:ind w:left="1564" w:hanging="127"/>
      </w:pPr>
      <w:rPr>
        <w:rFonts w:hint="default"/>
        <w:lang w:val="en-US" w:eastAsia="en-US" w:bidi="en-US"/>
      </w:rPr>
    </w:lvl>
    <w:lvl w:ilvl="3" w:tplc="3356ECAE">
      <w:numFmt w:val="bullet"/>
      <w:lvlText w:val="•"/>
      <w:lvlJc w:val="left"/>
      <w:pPr>
        <w:ind w:left="1786" w:hanging="127"/>
      </w:pPr>
      <w:rPr>
        <w:rFonts w:hint="default"/>
        <w:lang w:val="en-US" w:eastAsia="en-US" w:bidi="en-US"/>
      </w:rPr>
    </w:lvl>
    <w:lvl w:ilvl="4" w:tplc="8C541220">
      <w:numFmt w:val="bullet"/>
      <w:lvlText w:val="•"/>
      <w:lvlJc w:val="left"/>
      <w:pPr>
        <w:ind w:left="2008" w:hanging="127"/>
      </w:pPr>
      <w:rPr>
        <w:rFonts w:hint="default"/>
        <w:lang w:val="en-US" w:eastAsia="en-US" w:bidi="en-US"/>
      </w:rPr>
    </w:lvl>
    <w:lvl w:ilvl="5" w:tplc="C27ED052">
      <w:numFmt w:val="bullet"/>
      <w:lvlText w:val="•"/>
      <w:lvlJc w:val="left"/>
      <w:pPr>
        <w:ind w:left="2230" w:hanging="127"/>
      </w:pPr>
      <w:rPr>
        <w:rFonts w:hint="default"/>
        <w:lang w:val="en-US" w:eastAsia="en-US" w:bidi="en-US"/>
      </w:rPr>
    </w:lvl>
    <w:lvl w:ilvl="6" w:tplc="8B1637A2">
      <w:numFmt w:val="bullet"/>
      <w:lvlText w:val="•"/>
      <w:lvlJc w:val="left"/>
      <w:pPr>
        <w:ind w:left="2452" w:hanging="127"/>
      </w:pPr>
      <w:rPr>
        <w:rFonts w:hint="default"/>
        <w:lang w:val="en-US" w:eastAsia="en-US" w:bidi="en-US"/>
      </w:rPr>
    </w:lvl>
    <w:lvl w:ilvl="7" w:tplc="A170C8FC">
      <w:numFmt w:val="bullet"/>
      <w:lvlText w:val="•"/>
      <w:lvlJc w:val="left"/>
      <w:pPr>
        <w:ind w:left="2674" w:hanging="127"/>
      </w:pPr>
      <w:rPr>
        <w:rFonts w:hint="default"/>
        <w:lang w:val="en-US" w:eastAsia="en-US" w:bidi="en-US"/>
      </w:rPr>
    </w:lvl>
    <w:lvl w:ilvl="8" w:tplc="EBC22514">
      <w:numFmt w:val="bullet"/>
      <w:lvlText w:val="•"/>
      <w:lvlJc w:val="left"/>
      <w:pPr>
        <w:ind w:left="2896" w:hanging="127"/>
      </w:pPr>
      <w:rPr>
        <w:rFonts w:hint="default"/>
        <w:lang w:val="en-US" w:eastAsia="en-US" w:bidi="en-US"/>
      </w:rPr>
    </w:lvl>
  </w:abstractNum>
  <w:abstractNum w:abstractNumId="1" w15:restartNumberingAfterBreak="0">
    <w:nsid w:val="45AE61DE"/>
    <w:multiLevelType w:val="hybridMultilevel"/>
    <w:tmpl w:val="EEDAC21C"/>
    <w:lvl w:ilvl="0" w:tplc="68DE992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99C9EC" w:themeColor="background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64AE"/>
    <w:multiLevelType w:val="multilevel"/>
    <w:tmpl w:val="817CD9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E67C8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B31"/>
    <w:rsid w:val="00072357"/>
    <w:rsid w:val="000C36D1"/>
    <w:rsid w:val="0011739C"/>
    <w:rsid w:val="00180EF2"/>
    <w:rsid w:val="001951A8"/>
    <w:rsid w:val="002132AB"/>
    <w:rsid w:val="00283E08"/>
    <w:rsid w:val="00295C97"/>
    <w:rsid w:val="002A17F8"/>
    <w:rsid w:val="002B164D"/>
    <w:rsid w:val="002F5905"/>
    <w:rsid w:val="003740A3"/>
    <w:rsid w:val="00415A4A"/>
    <w:rsid w:val="00470497"/>
    <w:rsid w:val="004C3914"/>
    <w:rsid w:val="005D3E45"/>
    <w:rsid w:val="00602D68"/>
    <w:rsid w:val="00721236"/>
    <w:rsid w:val="00721B31"/>
    <w:rsid w:val="00793CBE"/>
    <w:rsid w:val="007D2A62"/>
    <w:rsid w:val="0087298D"/>
    <w:rsid w:val="00892FB8"/>
    <w:rsid w:val="008C3D34"/>
    <w:rsid w:val="008C4FFA"/>
    <w:rsid w:val="008D762B"/>
    <w:rsid w:val="00922B0C"/>
    <w:rsid w:val="0093467F"/>
    <w:rsid w:val="009360EC"/>
    <w:rsid w:val="0096784B"/>
    <w:rsid w:val="009A70C3"/>
    <w:rsid w:val="00A4494B"/>
    <w:rsid w:val="00A7671B"/>
    <w:rsid w:val="00A86477"/>
    <w:rsid w:val="00AE3014"/>
    <w:rsid w:val="00B50479"/>
    <w:rsid w:val="00B93ED1"/>
    <w:rsid w:val="00BD7DB3"/>
    <w:rsid w:val="00C45453"/>
    <w:rsid w:val="00C9733D"/>
    <w:rsid w:val="00D757C1"/>
    <w:rsid w:val="00D87589"/>
    <w:rsid w:val="00DD74D2"/>
    <w:rsid w:val="00E9635C"/>
    <w:rsid w:val="00EB144F"/>
    <w:rsid w:val="00EF3B44"/>
    <w:rsid w:val="00F4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5FD4F5"/>
  <w14:defaultImageDpi w14:val="32767"/>
  <w15:chartTrackingRefBased/>
  <w15:docId w15:val="{C81A05F6-4497-4649-A665-9F6CAA4A3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</w:latentStyles>
  <w:style w:type="paragraph" w:default="1" w:styleId="Normal">
    <w:name w:val="Normal"/>
    <w:qFormat/>
    <w:rsid w:val="007D2A62"/>
    <w:rPr>
      <w:color w:val="000000" w:themeColor="text1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4FFA"/>
    <w:pPr>
      <w:keepNext/>
      <w:keepLines/>
      <w:pBdr>
        <w:bottom w:val="single" w:sz="18" w:space="1" w:color="99C9EC" w:themeColor="background2"/>
      </w:pBd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2744" w:themeColor="text2"/>
      <w:sz w:val="24"/>
      <w:szCs w:val="32"/>
    </w:rPr>
  </w:style>
  <w:style w:type="paragraph" w:styleId="Heading2">
    <w:name w:val="heading 2"/>
    <w:basedOn w:val="BodyText"/>
    <w:next w:val="Normal"/>
    <w:link w:val="Heading2Char"/>
    <w:uiPriority w:val="9"/>
    <w:semiHidden/>
    <w:rsid w:val="002F5905"/>
    <w:pPr>
      <w:framePr w:hSpace="180" w:wrap="around" w:vAnchor="page" w:hAnchor="page" w:x="312" w:y="361"/>
      <w:spacing w:after="120"/>
      <w:outlineLvl w:val="1"/>
    </w:pPr>
    <w:rPr>
      <w:b/>
      <w:color w:val="FFFFF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4FFA"/>
    <w:rPr>
      <w:rFonts w:asciiTheme="majorHAnsi" w:eastAsiaTheme="majorEastAsia" w:hAnsiTheme="majorHAnsi" w:cstheme="majorBidi"/>
      <w:b/>
      <w:bCs/>
      <w:color w:val="002744" w:themeColor="text2"/>
      <w:szCs w:val="32"/>
    </w:rPr>
  </w:style>
  <w:style w:type="paragraph" w:customStyle="1" w:styleId="YellowQoute">
    <w:name w:val="Yellow Qoute"/>
    <w:uiPriority w:val="1"/>
    <w:semiHidden/>
    <w:rsid w:val="002132AB"/>
    <w:pPr>
      <w:widowControl w:val="0"/>
      <w:autoSpaceDE w:val="0"/>
      <w:autoSpaceDN w:val="0"/>
      <w:spacing w:before="915" w:line="194" w:lineRule="auto"/>
      <w:ind w:right="3177" w:firstLine="53"/>
      <w:jc w:val="center"/>
    </w:pPr>
    <w:rPr>
      <w:rFonts w:ascii="Oswald-Light" w:eastAsia="Oswald-Light" w:hAnsi="Oswald-Light" w:cs="Oswald-Light"/>
      <w:noProof/>
      <w:color w:val="ECB135"/>
      <w:sz w:val="42"/>
      <w:szCs w:val="42"/>
    </w:rPr>
  </w:style>
  <w:style w:type="paragraph" w:styleId="BodyText">
    <w:name w:val="Body Text"/>
    <w:link w:val="BodyTextChar"/>
    <w:uiPriority w:val="1"/>
    <w:semiHidden/>
    <w:rsid w:val="00793CBE"/>
    <w:pPr>
      <w:widowControl w:val="0"/>
      <w:autoSpaceDE w:val="0"/>
      <w:autoSpaceDN w:val="0"/>
      <w:ind w:left="142" w:right="142"/>
    </w:pPr>
    <w:rPr>
      <w:rFonts w:eastAsia="Georgia" w:cs="Georgia"/>
      <w:color w:val="FFFFFF" w:themeColor="background1"/>
      <w:sz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7D2A62"/>
    <w:rPr>
      <w:rFonts w:eastAsia="Georgia" w:cs="Georgia"/>
      <w:color w:val="FFFFFF" w:themeColor="background1"/>
      <w:sz w:val="20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2A62"/>
    <w:rPr>
      <w:rFonts w:eastAsia="Georgia" w:cs="Georgia"/>
      <w:b/>
      <w:color w:val="FFFFFF"/>
      <w:sz w:val="28"/>
      <w:lang w:bidi="en-US"/>
    </w:rPr>
  </w:style>
  <w:style w:type="paragraph" w:styleId="ListParagraph">
    <w:name w:val="List Paragraph"/>
    <w:basedOn w:val="Normal"/>
    <w:uiPriority w:val="34"/>
    <w:qFormat/>
    <w:rsid w:val="008C4FFA"/>
    <w:pPr>
      <w:numPr>
        <w:numId w:val="2"/>
      </w:numPr>
      <w:spacing w:after="120"/>
    </w:pPr>
  </w:style>
  <w:style w:type="table" w:styleId="TableGrid">
    <w:name w:val="Table Grid"/>
    <w:basedOn w:val="TableNormal"/>
    <w:uiPriority w:val="39"/>
    <w:rsid w:val="00AE30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C4FFA"/>
    <w:pPr>
      <w:spacing w:after="120"/>
      <w:ind w:left="-57"/>
      <w:contextualSpacing/>
    </w:pPr>
    <w:rPr>
      <w:rFonts w:asciiTheme="majorHAnsi" w:eastAsiaTheme="majorEastAsia" w:hAnsiTheme="majorHAnsi" w:cstheme="majorBidi"/>
      <w:b/>
      <w:color w:val="99C9EC" w:themeColor="background2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4FFA"/>
    <w:rPr>
      <w:rFonts w:asciiTheme="majorHAnsi" w:eastAsiaTheme="majorEastAsia" w:hAnsiTheme="majorHAnsi" w:cstheme="majorBidi"/>
      <w:b/>
      <w:color w:val="99C9EC" w:themeColor="background2"/>
      <w:kern w:val="28"/>
      <w:sz w:val="36"/>
      <w:szCs w:val="56"/>
    </w:rPr>
  </w:style>
  <w:style w:type="paragraph" w:customStyle="1" w:styleId="Dates">
    <w:name w:val="Dates"/>
    <w:basedOn w:val="Normal"/>
    <w:qFormat/>
    <w:rsid w:val="007D2A62"/>
    <w:pPr>
      <w:spacing w:before="240"/>
    </w:pPr>
    <w:rPr>
      <w:sz w:val="16"/>
    </w:rPr>
  </w:style>
  <w:style w:type="paragraph" w:customStyle="1" w:styleId="Experience">
    <w:name w:val="Experience"/>
    <w:basedOn w:val="Normal"/>
    <w:qFormat/>
    <w:rsid w:val="00AE3014"/>
    <w:rPr>
      <w:b/>
    </w:rPr>
  </w:style>
  <w:style w:type="character" w:styleId="Strong">
    <w:name w:val="Strong"/>
    <w:basedOn w:val="DefaultParagraphFont"/>
    <w:uiPriority w:val="22"/>
    <w:rsid w:val="008C4FFA"/>
    <w:rPr>
      <w:b/>
      <w:bCs/>
      <w:color w:val="99C9EC" w:themeColor="background2"/>
    </w:rPr>
  </w:style>
  <w:style w:type="paragraph" w:styleId="Header">
    <w:name w:val="header"/>
    <w:basedOn w:val="Normal"/>
    <w:link w:val="HeaderChar"/>
    <w:uiPriority w:val="99"/>
    <w:semiHidden/>
    <w:rsid w:val="00793C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2A62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semiHidden/>
    <w:rsid w:val="00793C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2A62"/>
    <w:rPr>
      <w:color w:val="000000" w:themeColor="text1"/>
      <w:sz w:val="20"/>
    </w:rPr>
  </w:style>
  <w:style w:type="paragraph" w:customStyle="1" w:styleId="Information">
    <w:name w:val="Information"/>
    <w:basedOn w:val="Normal"/>
    <w:qFormat/>
    <w:rsid w:val="008C4FFA"/>
    <w:pPr>
      <w:kinsoku w:val="0"/>
      <w:overflowPunct w:val="0"/>
      <w:spacing w:before="120" w:after="120"/>
    </w:pPr>
    <w:rPr>
      <w:color w:val="FFFFFF" w:themeColor="background1"/>
    </w:rPr>
  </w:style>
  <w:style w:type="character" w:customStyle="1" w:styleId="Triangle">
    <w:name w:val="Triangle"/>
    <w:basedOn w:val="Strong"/>
    <w:uiPriority w:val="1"/>
    <w:qFormat/>
    <w:rsid w:val="0087298D"/>
    <w:rPr>
      <w:rFonts w:ascii="MS Mincho" w:eastAsia="MS Mincho" w:hAnsi="MS Mincho" w:cs="MS Mincho"/>
      <w:b/>
      <w:bCs/>
      <w:color w:val="99C9EC" w:themeColor="background2"/>
      <w:sz w:val="16"/>
    </w:rPr>
  </w:style>
  <w:style w:type="character" w:styleId="PlaceholderText">
    <w:name w:val="Placeholder Text"/>
    <w:basedOn w:val="DefaultParagraphFont"/>
    <w:uiPriority w:val="99"/>
    <w:semiHidden/>
    <w:rsid w:val="00415A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zim\Documents\Resume%20Format\tf56167822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43847B3197747A981477EC0DED8AD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54559-B4DF-426A-A0FB-309BC579342D}"/>
      </w:docPartPr>
      <w:docPartBody>
        <w:p w:rsidR="00793FDC" w:rsidRDefault="00567700">
          <w:pPr>
            <w:pStyle w:val="743847B3197747A981477EC0DED8AD1E"/>
          </w:pPr>
          <w:r w:rsidRPr="007D2A62">
            <w:rPr>
              <w:b/>
            </w:rPr>
            <w:t>[School Name]</w:t>
          </w:r>
        </w:p>
      </w:docPartBody>
    </w:docPart>
    <w:docPart>
      <w:docPartPr>
        <w:name w:val="657A192C67184343BBF4291F537AD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3654A-F4D6-4B9E-8007-A6455792F2B2}"/>
      </w:docPartPr>
      <w:docPartBody>
        <w:p w:rsidR="00793FDC" w:rsidRDefault="00567700">
          <w:pPr>
            <w:pStyle w:val="657A192C67184343BBF4291F537AD764"/>
          </w:pPr>
          <w:r>
            <w:t>[</w:t>
          </w:r>
          <w:r w:rsidRPr="009360EC">
            <w:t>City, State</w:t>
          </w:r>
          <w:r>
            <w:t>]</w:t>
          </w:r>
        </w:p>
      </w:docPartBody>
    </w:docPart>
    <w:docPart>
      <w:docPartPr>
        <w:name w:val="A8E794CE4D8443009D6BD23091E39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843B04-D0AF-453A-BE36-5DB7FF4F34E5}"/>
      </w:docPartPr>
      <w:docPartBody>
        <w:p w:rsidR="00793FDC" w:rsidRDefault="00567700">
          <w:pPr>
            <w:pStyle w:val="A8E794CE4D8443009D6BD23091E393D8"/>
          </w:pPr>
          <w:r w:rsidRPr="009360EC">
            <w:t>[You might want to include your GPA here and a brief summary of relevant coursework,</w:t>
          </w:r>
          <w:r w:rsidRPr="009360EC">
            <w:br/>
            <w:t>awards, and honors.]</w:t>
          </w:r>
        </w:p>
      </w:docPartBody>
    </w:docPart>
    <w:docPart>
      <w:docPartPr>
        <w:name w:val="4877D262FB454EECB5A24AB39EC70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174E1-1533-421C-B21B-42F7A48F2D59}"/>
      </w:docPartPr>
      <w:docPartBody>
        <w:p w:rsidR="00062E74" w:rsidRDefault="00793FDC" w:rsidP="00793FDC">
          <w:pPr>
            <w:pStyle w:val="4877D262FB454EECB5A24AB39EC70345"/>
          </w:pPr>
          <w:r w:rsidRPr="00415A4A">
            <w:t>[Your Name]</w:t>
          </w:r>
        </w:p>
      </w:docPartBody>
    </w:docPart>
    <w:docPart>
      <w:docPartPr>
        <w:name w:val="DC0EF98DBF5B4CCEA0B781B0ED77F4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265306-BDD6-4A08-A41C-87176BA78875}"/>
      </w:docPartPr>
      <w:docPartBody>
        <w:p w:rsidR="00062E74" w:rsidRDefault="00793FDC" w:rsidP="00793FDC">
          <w:pPr>
            <w:pStyle w:val="DC0EF98DBF5B4CCEA0B781B0ED77F4B1"/>
          </w:pPr>
          <w:r w:rsidRPr="003740A3">
            <w:t>[Address]</w:t>
          </w:r>
        </w:p>
      </w:docPartBody>
    </w:docPart>
    <w:docPart>
      <w:docPartPr>
        <w:name w:val="F8E6C6E6D7A44E3E84827C4DBCE9A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C5DD6-513B-4FA2-853E-4EF3F33A23EA}"/>
      </w:docPartPr>
      <w:docPartBody>
        <w:p w:rsidR="00062E74" w:rsidRDefault="00793FDC" w:rsidP="00793FDC">
          <w:pPr>
            <w:pStyle w:val="F8E6C6E6D7A44E3E84827C4DBCE9A02C"/>
          </w:pPr>
          <w:r w:rsidRPr="003740A3">
            <w:t>[City, ST ZIP Code]</w:t>
          </w:r>
        </w:p>
      </w:docPartBody>
    </w:docPart>
    <w:docPart>
      <w:docPartPr>
        <w:name w:val="BCAA018928954AA58416F333748C12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00F16-2548-48A6-885F-50B8189342C8}"/>
      </w:docPartPr>
      <w:docPartBody>
        <w:p w:rsidR="00062E74" w:rsidRDefault="00793FDC" w:rsidP="00793FDC">
          <w:pPr>
            <w:pStyle w:val="BCAA018928954AA58416F333748C129F"/>
          </w:pPr>
          <w:r w:rsidRPr="003740A3">
            <w:t>[Phone]</w:t>
          </w:r>
        </w:p>
      </w:docPartBody>
    </w:docPart>
    <w:docPart>
      <w:docPartPr>
        <w:name w:val="19141A97B9B44F948F922C5A03E59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BD2021-C613-4ABC-8B26-E6DE56AC57F8}"/>
      </w:docPartPr>
      <w:docPartBody>
        <w:p w:rsidR="00062E74" w:rsidRDefault="00793FDC" w:rsidP="00793FDC">
          <w:pPr>
            <w:pStyle w:val="19141A97B9B44F948F922C5A03E59D11"/>
          </w:pPr>
          <w:r w:rsidRPr="003740A3">
            <w:t>[Email]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swald-Light">
    <w:charset w:val="00"/>
    <w:family w:val="auto"/>
    <w:pitch w:val="variable"/>
    <w:sig w:usb0="20000207" w:usb1="00000000" w:usb2="00000000" w:usb3="00000000" w:csb0="00000197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0"/>
    <w:rsid w:val="00006201"/>
    <w:rsid w:val="00062E74"/>
    <w:rsid w:val="00567700"/>
    <w:rsid w:val="00793FDC"/>
    <w:rsid w:val="0082724F"/>
    <w:rsid w:val="00A61E10"/>
    <w:rsid w:val="00D22466"/>
    <w:rsid w:val="00D7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3E44182E37A498D8C71EB05A17F8DDA">
    <w:name w:val="B3E44182E37A498D8C71EB05A17F8DDA"/>
  </w:style>
  <w:style w:type="paragraph" w:customStyle="1" w:styleId="A803FDF65EF84F1B92AD1FADA031B53B">
    <w:name w:val="A803FDF65EF84F1B92AD1FADA031B53B"/>
  </w:style>
  <w:style w:type="paragraph" w:customStyle="1" w:styleId="44EEE57CC9BA4E94A40BACA5B406A2A7">
    <w:name w:val="44EEE57CC9BA4E94A40BACA5B406A2A7"/>
  </w:style>
  <w:style w:type="paragraph" w:customStyle="1" w:styleId="556C6C09F75643ABBE46046DF968C6D7">
    <w:name w:val="556C6C09F75643ABBE46046DF968C6D7"/>
  </w:style>
  <w:style w:type="paragraph" w:customStyle="1" w:styleId="9076BA2BD4114B39A745FDD8EB24C2D7">
    <w:name w:val="9076BA2BD4114B39A745FDD8EB24C2D7"/>
  </w:style>
  <w:style w:type="paragraph" w:customStyle="1" w:styleId="7DAE65805DD948F592322B71C232C88B">
    <w:name w:val="7DAE65805DD948F592322B71C232C88B"/>
  </w:style>
  <w:style w:type="paragraph" w:customStyle="1" w:styleId="482F53E0932F4D26AF183161ED3A5E36">
    <w:name w:val="482F53E0932F4D26AF183161ED3A5E36"/>
  </w:style>
  <w:style w:type="paragraph" w:customStyle="1" w:styleId="DA3139D17F394EB188A966F28BE7BB26">
    <w:name w:val="DA3139D17F394EB188A966F28BE7BB26"/>
  </w:style>
  <w:style w:type="paragraph" w:customStyle="1" w:styleId="C1E128CFA99646FC92AA540A5916CF4F">
    <w:name w:val="C1E128CFA99646FC92AA540A5916CF4F"/>
  </w:style>
  <w:style w:type="paragraph" w:customStyle="1" w:styleId="5F530AE0575145B39FB293495A5F3A75">
    <w:name w:val="5F530AE0575145B39FB293495A5F3A75"/>
  </w:style>
  <w:style w:type="paragraph" w:customStyle="1" w:styleId="9750038453CF45B5B8310217DE1D5B27">
    <w:name w:val="9750038453CF45B5B8310217DE1D5B27"/>
  </w:style>
  <w:style w:type="paragraph" w:customStyle="1" w:styleId="8B54D131F2C64149B31927B099C42D34">
    <w:name w:val="8B54D131F2C64149B31927B099C42D34"/>
  </w:style>
  <w:style w:type="paragraph" w:customStyle="1" w:styleId="433B2CD3453B46B9B7D2D95B8C034E11">
    <w:name w:val="433B2CD3453B46B9B7D2D95B8C034E11"/>
  </w:style>
  <w:style w:type="paragraph" w:customStyle="1" w:styleId="540B7DD19FF34840AFBC8B58A2E1D648">
    <w:name w:val="540B7DD19FF34840AFBC8B58A2E1D648"/>
  </w:style>
  <w:style w:type="paragraph" w:customStyle="1" w:styleId="976248DF1C7E46B3B98D5212539F10C4">
    <w:name w:val="976248DF1C7E46B3B98D5212539F10C4"/>
  </w:style>
  <w:style w:type="paragraph" w:customStyle="1" w:styleId="DDC348DC136D4ADC85F9A9B4379F8596">
    <w:name w:val="DDC348DC136D4ADC85F9A9B4379F8596"/>
  </w:style>
  <w:style w:type="paragraph" w:customStyle="1" w:styleId="8C7B3C013940426CBB0B3FEE8D6AD663">
    <w:name w:val="8C7B3C013940426CBB0B3FEE8D6AD663"/>
  </w:style>
  <w:style w:type="paragraph" w:customStyle="1" w:styleId="E4D96DCB171C4879AE96DC1CE2B0173A">
    <w:name w:val="E4D96DCB171C4879AE96DC1CE2B0173A"/>
  </w:style>
  <w:style w:type="paragraph" w:customStyle="1" w:styleId="26E9BE468FA446789542F2390EB939E9">
    <w:name w:val="26E9BE468FA446789542F2390EB939E9"/>
  </w:style>
  <w:style w:type="paragraph" w:customStyle="1" w:styleId="D7470A097BFA4DC4BB39441999AC5AA1">
    <w:name w:val="D7470A097BFA4DC4BB39441999AC5AA1"/>
  </w:style>
  <w:style w:type="paragraph" w:customStyle="1" w:styleId="AF291490B5DF4E7784094C626A9016DC">
    <w:name w:val="AF291490B5DF4E7784094C626A9016DC"/>
  </w:style>
  <w:style w:type="paragraph" w:customStyle="1" w:styleId="0075399DEF3A45748450615EF02FD7F6">
    <w:name w:val="0075399DEF3A45748450615EF02FD7F6"/>
  </w:style>
  <w:style w:type="paragraph" w:customStyle="1" w:styleId="743847B3197747A981477EC0DED8AD1E">
    <w:name w:val="743847B3197747A981477EC0DED8AD1E"/>
  </w:style>
  <w:style w:type="paragraph" w:customStyle="1" w:styleId="657A192C67184343BBF4291F537AD764">
    <w:name w:val="657A192C67184343BBF4291F537AD764"/>
  </w:style>
  <w:style w:type="paragraph" w:customStyle="1" w:styleId="A8E794CE4D8443009D6BD23091E393D8">
    <w:name w:val="A8E794CE4D8443009D6BD23091E393D8"/>
  </w:style>
  <w:style w:type="paragraph" w:customStyle="1" w:styleId="8DD6B0A2F9B341F5A595DF48870C15D3">
    <w:name w:val="8DD6B0A2F9B341F5A595DF48870C15D3"/>
  </w:style>
  <w:style w:type="paragraph" w:customStyle="1" w:styleId="81C1AE44E7B1484EA7BBFEA278D58D59">
    <w:name w:val="81C1AE44E7B1484EA7BBFEA278D58D59"/>
  </w:style>
  <w:style w:type="paragraph" w:customStyle="1" w:styleId="40F7A933E64C4CB780F15890C66DD5DD">
    <w:name w:val="40F7A933E64C4CB780F15890C66DD5DD"/>
  </w:style>
  <w:style w:type="paragraph" w:customStyle="1" w:styleId="4877D262FB454EECB5A24AB39EC70345">
    <w:name w:val="4877D262FB454EECB5A24AB39EC70345"/>
    <w:rsid w:val="00793FDC"/>
  </w:style>
  <w:style w:type="paragraph" w:customStyle="1" w:styleId="DC0EF98DBF5B4CCEA0B781B0ED77F4B1">
    <w:name w:val="DC0EF98DBF5B4CCEA0B781B0ED77F4B1"/>
    <w:rsid w:val="00793FDC"/>
  </w:style>
  <w:style w:type="paragraph" w:customStyle="1" w:styleId="F8E6C6E6D7A44E3E84827C4DBCE9A02C">
    <w:name w:val="F8E6C6E6D7A44E3E84827C4DBCE9A02C"/>
    <w:rsid w:val="00793FDC"/>
  </w:style>
  <w:style w:type="paragraph" w:customStyle="1" w:styleId="BCAA018928954AA58416F333748C129F">
    <w:name w:val="BCAA018928954AA58416F333748C129F"/>
    <w:rsid w:val="00793FDC"/>
  </w:style>
  <w:style w:type="paragraph" w:customStyle="1" w:styleId="19141A97B9B44F948F922C5A03E59D11">
    <w:name w:val="19141A97B9B44F948F922C5A03E59D11"/>
    <w:rsid w:val="00793FDC"/>
  </w:style>
  <w:style w:type="paragraph" w:customStyle="1" w:styleId="AD2FE045044349E78B952D930A8A9071">
    <w:name w:val="AD2FE045044349E78B952D930A8A9071"/>
    <w:rsid w:val="00D709B6"/>
    <w:rPr>
      <w:lang w:val="en-IN" w:eastAsia="en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SkySet">
  <a:themeElements>
    <a:clrScheme name="SkySet">
      <a:dk1>
        <a:srgbClr val="000000"/>
      </a:dk1>
      <a:lt1>
        <a:srgbClr val="FFFFFF"/>
      </a:lt1>
      <a:dk2>
        <a:srgbClr val="002744"/>
      </a:dk2>
      <a:lt2>
        <a:srgbClr val="99C9EC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kySet" id="{7E4B9307-BF7F-5248-89DE-CF0F4B6FCF52}" vid="{8B098009-D403-B844-BCD4-BDCE0560C7D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A25CC0A0AC24199CDC46C25B8B0BC" ma:contentTypeVersion="10" ma:contentTypeDescription="Create a new document." ma:contentTypeScope="" ma:versionID="e3b47856d4cf355c0dacb39e1084d14f">
  <xsd:schema xmlns:xsd="http://www.w3.org/2001/XMLSchema" xmlns:xs="http://www.w3.org/2001/XMLSchema" xmlns:p="http://schemas.microsoft.com/office/2006/metadata/properties" xmlns:ns1="http://schemas.microsoft.com/sharepoint/v3" xmlns:ns2="6dc4bcd6-49db-4c07-9060-8acfc67cef9f" xmlns:ns3="fb0879af-3eba-417a-a55a-ffe6dcd6ca77" targetNamespace="http://schemas.microsoft.com/office/2006/metadata/properties" ma:root="true" ma:fieldsID="a845a615265fdb1f7b12cc65ac20ecbd" ns1:_="" ns2:_="" ns3:_="">
    <xsd:import namespace="http://schemas.microsoft.com/sharepoint/v3"/>
    <xsd:import namespace="6dc4bcd6-49db-4c07-9060-8acfc67cef9f"/>
    <xsd:import namespace="fb0879af-3eba-417a-a55a-ffe6dcd6c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4bcd6-49db-4c07-9060-8acfc67cef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879af-3eba-417a-a55a-ffe6dcd6c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4" nillable="true" ma:displayName="Last Shared By Time" ma:hidden="true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179D0FB-A343-4575-8D55-CC3417BBF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21F6B9-1CE3-4ED3-8390-A0700A8F7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dc4bcd6-49db-4c07-9060-8acfc67cef9f"/>
    <ds:schemaRef ds:uri="fb0879af-3eba-417a-a55a-ffe6dcd6c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736847-D2B4-41BF-91C7-3AE2A8FBC5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B030D19-36D1-44C6-9EDF-D1AA71E0A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tf56167822_win32</Template>
  <TotalTime>14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Nazim khan</dc:creator>
  <cp:keywords/>
  <dc:description/>
  <cp:lastModifiedBy>Admin</cp:lastModifiedBy>
  <cp:revision>3</cp:revision>
  <dcterms:created xsi:type="dcterms:W3CDTF">2022-02-16T10:28:00Z</dcterms:created>
  <dcterms:modified xsi:type="dcterms:W3CDTF">2022-02-17T11:36:00Z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0x010100DEEA25CC0A0AC24199CDC46C25B8B0BC</vt:lpwstr>
  </property>
</Properties>
</file>